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3CCED415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D03B8C">
        <w:rPr>
          <w:sz w:val="24"/>
          <w:szCs w:val="24"/>
          <w:lang w:val="en-US" w:eastAsia="ja-JP"/>
        </w:rPr>
        <w:t>-WG</w:t>
      </w:r>
      <w:r w:rsidR="004B1688">
        <w:rPr>
          <w:sz w:val="24"/>
          <w:szCs w:val="24"/>
          <w:lang w:eastAsia="ja-JP"/>
        </w:rPr>
        <w:t xml:space="preserve"> </w:t>
      </w:r>
      <w:r w:rsidR="00D03B8C">
        <w:rPr>
          <w:sz w:val="24"/>
          <w:szCs w:val="24"/>
          <w:lang w:eastAsia="ja-JP"/>
        </w:rPr>
        <w:t>SA</w:t>
      </w:r>
      <w:r w:rsidR="00505285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 xml:space="preserve"> Meeting #</w:t>
      </w:r>
      <w:r w:rsidR="00505285">
        <w:rPr>
          <w:sz w:val="24"/>
          <w:szCs w:val="24"/>
          <w:lang w:eastAsia="ja-JP"/>
        </w:rPr>
        <w:t>16</w:t>
      </w:r>
      <w:r w:rsidR="00445B9E">
        <w:rPr>
          <w:sz w:val="24"/>
          <w:szCs w:val="24"/>
          <w:lang w:eastAsia="ja-JP"/>
        </w:rPr>
        <w:t>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505285"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 w:rsidR="00505285">
        <w:rPr>
          <w:sz w:val="24"/>
          <w:szCs w:val="24"/>
          <w:lang w:eastAsia="ja-JP"/>
        </w:rPr>
        <w:t>2</w:t>
      </w:r>
      <w:r w:rsidR="003A7101">
        <w:rPr>
          <w:sz w:val="24"/>
          <w:szCs w:val="24"/>
          <w:lang w:eastAsia="ja-JP"/>
        </w:rPr>
        <w:t>50</w:t>
      </w:r>
      <w:r w:rsidR="00E57784">
        <w:rPr>
          <w:sz w:val="24"/>
          <w:szCs w:val="24"/>
          <w:lang w:eastAsia="ja-JP"/>
        </w:rPr>
        <w:t>6056</w:t>
      </w:r>
    </w:p>
    <w:p w14:paraId="11C88A41" w14:textId="5DDB99C8" w:rsidR="001E489F" w:rsidRPr="007861B8" w:rsidRDefault="00445B9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Fukuoka, Japan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19-23 May</w:t>
      </w:r>
      <w:r w:rsidR="00F15AEE">
        <w:rPr>
          <w:sz w:val="24"/>
          <w:szCs w:val="24"/>
          <w:lang w:eastAsia="ja-JP"/>
        </w:rPr>
        <w:t>,</w:t>
      </w:r>
      <w:r w:rsidR="00505285">
        <w:rPr>
          <w:sz w:val="24"/>
          <w:szCs w:val="24"/>
          <w:lang w:eastAsia="ja-JP"/>
        </w:rPr>
        <w:t xml:space="preserve">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E57784" w:rsidRPr="00E57784">
        <w:rPr>
          <w:rFonts w:eastAsia="Batang" w:cs="Arial"/>
          <w:lang w:eastAsia="zh-CN"/>
        </w:rPr>
        <w:t>S2-2505925</w:t>
      </w:r>
      <w:r w:rsidR="00E57784">
        <w:rPr>
          <w:rFonts w:eastAsia="Batang" w:cs="Arial"/>
          <w:lang w:eastAsia="zh-CN"/>
        </w:rPr>
        <w:t xml:space="preserve">, </w:t>
      </w:r>
      <w:r w:rsidR="00D376CC" w:rsidRPr="00D376CC">
        <w:rPr>
          <w:rFonts w:eastAsia="Batang" w:cs="Arial"/>
          <w:lang w:eastAsia="zh-CN"/>
        </w:rPr>
        <w:t>S2-2505680</w:t>
      </w:r>
      <w:r w:rsidR="00D376CC">
        <w:rPr>
          <w:rFonts w:eastAsia="Batang" w:cs="Arial"/>
          <w:lang w:eastAsia="zh-CN"/>
        </w:rPr>
        <w:t xml:space="preserve">, </w:t>
      </w:r>
      <w:r w:rsidR="0096656F" w:rsidRPr="0096656F">
        <w:rPr>
          <w:rFonts w:eastAsia="Batang" w:cs="Arial"/>
          <w:lang w:eastAsia="zh-CN"/>
        </w:rPr>
        <w:t>S2-2505669</w:t>
      </w:r>
      <w:r w:rsidR="0096656F">
        <w:rPr>
          <w:rFonts w:eastAsia="Batang" w:cs="Arial"/>
          <w:lang w:eastAsia="zh-CN"/>
        </w:rPr>
        <w:t xml:space="preserve">, </w:t>
      </w:r>
      <w:r w:rsidR="008349D9">
        <w:rPr>
          <w:rFonts w:eastAsia="Batang" w:cs="Arial"/>
          <w:lang w:eastAsia="zh-CN"/>
        </w:rPr>
        <w:t>S2-250</w:t>
      </w:r>
      <w:r w:rsidR="00B52CC4">
        <w:rPr>
          <w:rFonts w:eastAsia="Batang" w:cs="Arial"/>
          <w:lang w:eastAsia="zh-CN"/>
        </w:rPr>
        <w:t>5385</w:t>
      </w:r>
      <w:r w:rsidR="001E489F" w:rsidRPr="007861B8">
        <w:rPr>
          <w:rFonts w:eastAsia="Batang" w:cs="Arial"/>
          <w:lang w:eastAsia="zh-CN"/>
        </w:rPr>
        <w:t>)</w:t>
      </w:r>
    </w:p>
    <w:p w14:paraId="181E9553" w14:textId="77777777" w:rsidR="0009069A" w:rsidRDefault="0009069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9485C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5B9E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3A3C34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681947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847B0">
        <w:rPr>
          <w:rFonts w:ascii="Arial" w:eastAsia="Batang" w:hAnsi="Arial" w:cs="Arial"/>
          <w:b/>
          <w:sz w:val="24"/>
          <w:szCs w:val="24"/>
          <w:lang w:eastAsia="zh-CN"/>
        </w:rPr>
        <w:t>New SID</w:t>
      </w:r>
      <w:r w:rsidR="00505285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445B9E" w:rsidRPr="00250E2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</w:t>
      </w:r>
      <w:r w:rsidR="00445B9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978ED">
        <w:rPr>
          <w:rFonts w:ascii="Arial" w:eastAsia="Batang" w:hAnsi="Arial"/>
          <w:b/>
          <w:sz w:val="24"/>
          <w:szCs w:val="24"/>
          <w:lang w:val="en-US" w:eastAsia="zh-CN"/>
        </w:rPr>
        <w:t xml:space="preserve">Service </w:t>
      </w:r>
      <w:r w:rsidR="00665237" w:rsidRPr="0066523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24651E9" w:rsidR="001E489F" w:rsidRPr="007D178B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5285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0E369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24910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505285">
        <w:rPr>
          <w:lang w:eastAsia="ja-JP"/>
        </w:rPr>
        <w:t xml:space="preserve"> </w:t>
      </w:r>
      <w:r w:rsidR="00505285" w:rsidRPr="00505285">
        <w:rPr>
          <w:lang w:eastAsia="ja-JP"/>
        </w:rPr>
        <w:t>Study on</w:t>
      </w:r>
      <w:r w:rsidR="00665237">
        <w:t xml:space="preserve"> </w:t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  <w:r w:rsidRPr="00665237">
        <w:rPr>
          <w:bCs/>
          <w:lang w:eastAsia="ja-JP"/>
        </w:rPr>
        <w:tab/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65AAF7A1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505285">
        <w:rPr>
          <w:lang w:eastAsia="ja-JP"/>
        </w:rPr>
        <w:t xml:space="preserve"> FS_</w:t>
      </w:r>
      <w:r w:rsidR="006D7ECF" w:rsidRPr="002A0B46">
        <w:t>SMS2EC_Ph2</w:t>
      </w:r>
      <w:r w:rsidR="00D376CC">
        <w:t>_</w:t>
      </w:r>
      <w:r w:rsidR="0009069A">
        <w:t>ARC</w:t>
      </w:r>
      <w:r w:rsidRPr="001E489F">
        <w:rPr>
          <w:lang w:eastAsia="ja-JP"/>
        </w:rPr>
        <w:tab/>
      </w:r>
    </w:p>
    <w:p w14:paraId="18C69795" w14:textId="2FBB96DA" w:rsidR="001E489F" w:rsidRDefault="001E489F" w:rsidP="001E489F">
      <w:pPr>
        <w:pStyle w:val="Guidance"/>
      </w:pPr>
    </w:p>
    <w:p w14:paraId="15B1DB90" w14:textId="5D3B59C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70C07">
        <w:rPr>
          <w:lang w:eastAsia="ja-JP"/>
        </w:rPr>
        <w:t>TBD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DC951F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59430C" w:rsidR="007861B8" w:rsidRDefault="005027D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6AFF8F3" w:rsidR="009D6C8D" w:rsidRDefault="009D6C8D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9D6C8D">
              <w:rPr>
                <w:lang w:val="en-US"/>
              </w:rPr>
              <w:t>SMS2EC_Ph2-REQ</w:t>
            </w:r>
          </w:p>
        </w:tc>
        <w:tc>
          <w:tcPr>
            <w:tcW w:w="900" w:type="dxa"/>
          </w:tcPr>
          <w:p w14:paraId="7F0F4265" w14:textId="7DF036D4" w:rsidR="009D6C8D" w:rsidRDefault="009D6C8D" w:rsidP="00445B9E">
            <w:pPr>
              <w:pStyle w:val="TAL"/>
            </w:pPr>
            <w:r>
              <w:t>SA1</w:t>
            </w:r>
          </w:p>
        </w:tc>
        <w:tc>
          <w:tcPr>
            <w:tcW w:w="1620" w:type="dxa"/>
          </w:tcPr>
          <w:p w14:paraId="07730F30" w14:textId="1FADF3F2" w:rsidR="009D6C8D" w:rsidRDefault="009D6C8D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3E279D6D" w:rsidR="009D6C8D" w:rsidRDefault="009D6C8D" w:rsidP="00445B9E">
            <w:pPr>
              <w:pStyle w:val="TAL"/>
            </w:pPr>
            <w:r w:rsidRPr="009D6C8D">
              <w:t>Stage 1 of SMS to Emergency Centre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99ED8F" w:rsidR="009D6C8D" w:rsidRDefault="009D6C8D" w:rsidP="009D6C8D">
            <w:pPr>
              <w:pStyle w:val="TAL"/>
            </w:pPr>
          </w:p>
        </w:tc>
        <w:tc>
          <w:tcPr>
            <w:tcW w:w="3326" w:type="dxa"/>
          </w:tcPr>
          <w:p w14:paraId="3AC061FD" w14:textId="75FB0FCC" w:rsidR="009D6C8D" w:rsidRDefault="009D6C8D" w:rsidP="009D6C8D">
            <w:pPr>
              <w:pStyle w:val="TAL"/>
            </w:pPr>
          </w:p>
        </w:tc>
        <w:tc>
          <w:tcPr>
            <w:tcW w:w="5099" w:type="dxa"/>
          </w:tcPr>
          <w:p w14:paraId="017BF4B1" w14:textId="27376256" w:rsidR="009D6C8D" w:rsidRPr="00F847B0" w:rsidRDefault="009D6C8D" w:rsidP="009D6C8D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F7FE90D" w14:textId="0F869CDC" w:rsidR="00AF426B" w:rsidRDefault="00CF05D5" w:rsidP="00AF426B">
      <w:r w:rsidRPr="00CF05D5">
        <w:t xml:space="preserve">The </w:t>
      </w:r>
      <w:r w:rsidR="007E4F96">
        <w:t xml:space="preserve">study item aims at investigating </w:t>
      </w:r>
      <w:r w:rsidR="00445B9E">
        <w:t xml:space="preserve">how to specify architectural and procedural enhancements to support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 w:rsidR="00AF426B">
        <w:t>in both</w:t>
      </w:r>
      <w:r w:rsidR="00445B9E">
        <w:t xml:space="preserve"> EPS and 5GS</w:t>
      </w:r>
      <w:r w:rsidR="00D71768">
        <w:t>,</w:t>
      </w:r>
      <w:r w:rsidR="00AF426B">
        <w:t xml:space="preserve"> </w:t>
      </w:r>
      <w:r w:rsidR="00445B9E">
        <w:t>based on the requirements specified in TS 22.101.</w:t>
      </w:r>
    </w:p>
    <w:p w14:paraId="7B2709B9" w14:textId="1406189B" w:rsidR="00CF05D5" w:rsidRPr="00445B9E" w:rsidRDefault="00AF426B" w:rsidP="00445B9E">
      <w:r>
        <w:t>The study</w:t>
      </w:r>
      <w:r w:rsidR="00445B9E">
        <w:t xml:space="preserve"> includes </w:t>
      </w:r>
      <w:r w:rsidR="007E4F96">
        <w:t>the following work tasks:</w:t>
      </w:r>
      <w:r w:rsidR="00CF05D5" w:rsidRPr="00CF05D5">
        <w:t xml:space="preserve"> </w:t>
      </w:r>
    </w:p>
    <w:p w14:paraId="636AEA81" w14:textId="1CAAC6F8" w:rsidR="003B74E6" w:rsidRPr="003B74E6" w:rsidRDefault="007E4F96" w:rsidP="003B74E6">
      <w:pPr>
        <w:pStyle w:val="B1"/>
        <w:rPr>
          <w:lang w:val="en-US"/>
        </w:rPr>
      </w:pPr>
      <w:r w:rsidRPr="0021557D">
        <w:t>-</w:t>
      </w:r>
      <w:r w:rsidRPr="0021557D">
        <w:tab/>
      </w:r>
      <w:r w:rsidR="007715F7" w:rsidRPr="0021557D">
        <w:t xml:space="preserve">WT-1: </w:t>
      </w:r>
      <w:r w:rsidR="003B74E6" w:rsidRPr="0021557D">
        <w:rPr>
          <w:lang w:val="en-US"/>
        </w:rPr>
        <w:t>How to identify a Short Message to Emergency Response Center based on the use of emergency numbers.</w:t>
      </w:r>
      <w:r w:rsidR="00D71768" w:rsidRPr="0021557D">
        <w:rPr>
          <w:lang w:val="en-US"/>
        </w:rPr>
        <w:t xml:space="preserve"> </w:t>
      </w:r>
      <w:r w:rsidR="00D71768" w:rsidRPr="0021557D">
        <w:rPr>
          <w:rFonts w:eastAsia="DengXian"/>
          <w:lang w:val="en-US"/>
        </w:rPr>
        <w:t>Address aspects when serving PLMN does not support this feature, but UE supports it.</w:t>
      </w:r>
    </w:p>
    <w:p w14:paraId="5B6B9A80" w14:textId="6AEAB8B2" w:rsidR="00922AD1" w:rsidRDefault="00922AD1" w:rsidP="00922AD1">
      <w:pPr>
        <w:pStyle w:val="B1"/>
      </w:pPr>
      <w:r w:rsidRPr="0021557D">
        <w:t>-</w:t>
      </w:r>
      <w:r w:rsidRPr="0021557D">
        <w:tab/>
        <w:t xml:space="preserve">WT-2: </w:t>
      </w:r>
      <w:r w:rsidR="005F43E8" w:rsidRPr="0021557D">
        <w:t>Whether and how to i</w:t>
      </w:r>
      <w:r w:rsidRPr="0021557D">
        <w:t>dentify the type of emergency service (police, ambulance, fire brigade, etc.) using the same identification me</w:t>
      </w:r>
      <w:r w:rsidR="0021557D" w:rsidRPr="0021557D">
        <w:t>chanism</w:t>
      </w:r>
      <w:r w:rsidRPr="0021557D">
        <w:t xml:space="preserve"> as for emergency calls.</w:t>
      </w:r>
      <w:r>
        <w:t xml:space="preserve"> </w:t>
      </w:r>
    </w:p>
    <w:p w14:paraId="65C0F7DF" w14:textId="3349F15D" w:rsidR="007715F7" w:rsidRPr="0021557D" w:rsidRDefault="007E4F96" w:rsidP="007E4F96">
      <w:pPr>
        <w:pStyle w:val="B1"/>
      </w:pPr>
      <w:r>
        <w:t>-</w:t>
      </w:r>
      <w:r>
        <w:tab/>
      </w:r>
      <w:r w:rsidR="007715F7" w:rsidRPr="0021557D">
        <w:t>WT-</w:t>
      </w:r>
      <w:r w:rsidR="00922AD1" w:rsidRPr="0021557D">
        <w:t>3</w:t>
      </w:r>
      <w:r w:rsidR="007715F7" w:rsidRPr="0021557D">
        <w:t xml:space="preserve">: </w:t>
      </w:r>
      <w:r w:rsidR="005F43E8" w:rsidRPr="0021557D">
        <w:t>How to r</w:t>
      </w:r>
      <w:r w:rsidR="00445B9E" w:rsidRPr="0021557D">
        <w:t>out</w:t>
      </w:r>
      <w:r w:rsidR="005F43E8" w:rsidRPr="0021557D">
        <w:t>e</w:t>
      </w:r>
      <w:r w:rsidR="00445B9E" w:rsidRPr="0021557D">
        <w:t xml:space="preserve"> a </w:t>
      </w:r>
      <w:r w:rsidR="00A978ED" w:rsidRPr="0021557D">
        <w:rPr>
          <w:noProof/>
        </w:rPr>
        <w:t>Short Message</w:t>
      </w:r>
      <w:r w:rsidR="00445B9E" w:rsidRPr="0021557D">
        <w:t xml:space="preserve"> to</w:t>
      </w:r>
      <w:r w:rsidR="00A978ED" w:rsidRPr="0021557D">
        <w:t xml:space="preserve"> </w:t>
      </w:r>
      <w:r w:rsidR="005F43E8" w:rsidRPr="0021557D">
        <w:rPr>
          <w:lang w:val="en-US"/>
        </w:rPr>
        <w:t xml:space="preserve">Emergency Response Center </w:t>
      </w:r>
      <w:r w:rsidR="00A978ED" w:rsidRPr="0021557D">
        <w:t xml:space="preserve">(i.e. PSAP) </w:t>
      </w:r>
      <w:r w:rsidR="00445B9E" w:rsidRPr="0021557D">
        <w:t>serving the UE</w:t>
      </w:r>
      <w:r w:rsidR="009C0E21">
        <w:t>’s</w:t>
      </w:r>
      <w:r w:rsidR="00445B9E" w:rsidRPr="0021557D">
        <w:t xml:space="preserve"> location</w:t>
      </w:r>
      <w:r w:rsidR="00A978ED" w:rsidRPr="0021557D">
        <w:t xml:space="preserve">, </w:t>
      </w:r>
      <w:r w:rsidR="00A978ED" w:rsidRPr="0021557D">
        <w:rPr>
          <w:noProof/>
        </w:rPr>
        <w:t>according to the local regulations</w:t>
      </w:r>
      <w:r w:rsidR="005015B8" w:rsidRPr="0021557D">
        <w:rPr>
          <w:noProof/>
        </w:rPr>
        <w:t xml:space="preserve"> (in roaming case, the regulations </w:t>
      </w:r>
      <w:r w:rsidR="0021557D" w:rsidRPr="0021557D">
        <w:rPr>
          <w:noProof/>
        </w:rPr>
        <w:t>applicable to the UE’s location</w:t>
      </w:r>
      <w:r w:rsidR="005015B8" w:rsidRPr="0021557D">
        <w:rPr>
          <w:noProof/>
        </w:rPr>
        <w:t>)</w:t>
      </w:r>
      <w:r w:rsidR="00445B9E" w:rsidRPr="0021557D">
        <w:t>.</w:t>
      </w:r>
      <w:r w:rsidR="00A978ED" w:rsidRPr="0021557D">
        <w:t xml:space="preserve"> </w:t>
      </w:r>
    </w:p>
    <w:p w14:paraId="10605AD5" w14:textId="3D0C91F6" w:rsidR="00922AD1" w:rsidRPr="0021557D" w:rsidRDefault="00922AD1" w:rsidP="00922AD1">
      <w:pPr>
        <w:pStyle w:val="NO"/>
      </w:pPr>
      <w:r w:rsidRPr="0021557D">
        <w:t xml:space="preserve">NOTE </w:t>
      </w:r>
      <w:r w:rsidR="00B52CC4">
        <w:t>1</w:t>
      </w:r>
      <w:r w:rsidRPr="0021557D">
        <w:t>:</w:t>
      </w:r>
      <w:r w:rsidRPr="0021557D">
        <w:tab/>
        <w:t xml:space="preserve">Depending on the type of emergency service, Short Messages can be routed </w:t>
      </w:r>
      <w:r w:rsidRPr="0021557D">
        <w:rPr>
          <w:rFonts w:hint="eastAsia"/>
        </w:rPr>
        <w:t xml:space="preserve">to different emergency </w:t>
      </w:r>
      <w:r w:rsidRPr="0021557D">
        <w:rPr>
          <w:noProof/>
        </w:rPr>
        <w:t xml:space="preserve">response </w:t>
      </w:r>
      <w:r w:rsidR="00D15B67" w:rsidRPr="0021557D">
        <w:t>centres</w:t>
      </w:r>
      <w:r w:rsidRPr="0021557D">
        <w:t>.</w:t>
      </w:r>
    </w:p>
    <w:p w14:paraId="24C93F51" w14:textId="6CF4D3C9" w:rsidR="0047048D" w:rsidRPr="0047048D" w:rsidRDefault="0047048D" w:rsidP="0047048D">
      <w:pPr>
        <w:pStyle w:val="NO"/>
        <w:rPr>
          <w:lang w:val="x-none" w:eastAsia="en-US"/>
        </w:rPr>
      </w:pPr>
      <w:r w:rsidRPr="0021557D">
        <w:rPr>
          <w:lang w:val="en-US" w:eastAsia="ja-JP"/>
        </w:rPr>
        <w:t xml:space="preserve">NOTE </w:t>
      </w:r>
      <w:r w:rsidR="00B52CC4">
        <w:rPr>
          <w:lang w:val="en-US" w:eastAsia="ja-JP"/>
        </w:rPr>
        <w:t>2</w:t>
      </w:r>
      <w:r w:rsidRPr="0021557D">
        <w:rPr>
          <w:lang w:val="en-US" w:eastAsia="ja-JP"/>
        </w:rPr>
        <w:t>:</w:t>
      </w:r>
      <w:r w:rsidRPr="0021557D">
        <w:rPr>
          <w:lang w:val="en-US" w:eastAsia="ja-JP"/>
        </w:rPr>
        <w:tab/>
        <w:t xml:space="preserve">This study assumes that </w:t>
      </w:r>
      <w:r w:rsidRPr="0021557D">
        <w:rPr>
          <w:noProof/>
        </w:rPr>
        <w:t>Short Message</w:t>
      </w:r>
      <w:r w:rsidR="0021557D" w:rsidRPr="0021557D">
        <w:rPr>
          <w:noProof/>
        </w:rPr>
        <w:t>s</w:t>
      </w:r>
      <w:r w:rsidRPr="0021557D">
        <w:rPr>
          <w:lang w:val="en-US" w:eastAsia="ja-JP"/>
        </w:rPr>
        <w:t xml:space="preserve"> </w:t>
      </w:r>
      <w:r w:rsidR="0021557D" w:rsidRPr="0021557D">
        <w:rPr>
          <w:lang w:val="en-US" w:eastAsia="ja-JP"/>
        </w:rPr>
        <w:t xml:space="preserve">initiated by the </w:t>
      </w:r>
      <w:r w:rsidR="00620F3E" w:rsidRPr="0021557D">
        <w:rPr>
          <w:lang w:val="en-US"/>
        </w:rPr>
        <w:t>Emergency Response Center</w:t>
      </w:r>
      <w:r w:rsidR="0021557D" w:rsidRPr="0021557D">
        <w:rPr>
          <w:lang w:val="en-US" w:eastAsia="ja-JP"/>
        </w:rPr>
        <w:t xml:space="preserve"> in response </w:t>
      </w:r>
      <w:r w:rsidRPr="0021557D">
        <w:rPr>
          <w:lang w:val="en-US" w:eastAsia="ja-JP"/>
        </w:rPr>
        <w:t xml:space="preserve">to </w:t>
      </w:r>
      <w:r w:rsidR="0021557D" w:rsidRPr="0021557D">
        <w:rPr>
          <w:lang w:val="en-US" w:eastAsia="ja-JP"/>
        </w:rPr>
        <w:t>the</w:t>
      </w:r>
      <w:r w:rsidRPr="0021557D">
        <w:rPr>
          <w:lang w:val="en-US" w:eastAsia="ja-JP"/>
        </w:rPr>
        <w:t xml:space="preserve"> </w:t>
      </w:r>
      <w:r w:rsidRPr="0021557D">
        <w:rPr>
          <w:noProof/>
        </w:rPr>
        <w:t>Short Message</w:t>
      </w:r>
      <w:r w:rsidRPr="0021557D">
        <w:t xml:space="preserve"> to </w:t>
      </w:r>
      <w:r w:rsidR="00620F3E">
        <w:t xml:space="preserve">the </w:t>
      </w:r>
      <w:r w:rsidRPr="0021557D">
        <w:rPr>
          <w:lang w:val="en-US"/>
        </w:rPr>
        <w:t xml:space="preserve">Emergency Response Center </w:t>
      </w:r>
      <w:r w:rsidRPr="0021557D">
        <w:rPr>
          <w:lang w:val="en-US" w:eastAsia="ja-JP"/>
        </w:rPr>
        <w:t xml:space="preserve">are treated as regular </w:t>
      </w:r>
      <w:r w:rsidRPr="0021557D">
        <w:rPr>
          <w:noProof/>
        </w:rPr>
        <w:t>Short Messages</w:t>
      </w:r>
      <w:r w:rsidRPr="0021557D">
        <w:rPr>
          <w:lang w:val="en-US" w:eastAsia="ja-JP"/>
        </w:rPr>
        <w:t>.</w:t>
      </w:r>
    </w:p>
    <w:p w14:paraId="36FEBBE7" w14:textId="4B7B2AB4" w:rsidR="00F847B0" w:rsidRPr="00B52CC4" w:rsidRDefault="00E0000E" w:rsidP="00F847B0">
      <w:pPr>
        <w:jc w:val="both"/>
        <w:rPr>
          <w:lang w:val="en-US"/>
        </w:rPr>
      </w:pPr>
      <w:r>
        <w:rPr>
          <w:lang w:val="en-US"/>
        </w:rPr>
        <w:lastRenderedPageBreak/>
        <w:t>F</w:t>
      </w:r>
      <w:r w:rsidR="00BF5745" w:rsidRPr="00BF5745">
        <w:rPr>
          <w:lang w:val="en-US"/>
        </w:rPr>
        <w:t>or EPS and 5GS</w:t>
      </w:r>
      <w:r>
        <w:rPr>
          <w:lang w:val="en-US"/>
        </w:rPr>
        <w:t xml:space="preserve">,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  <w:r w:rsidR="0021557D">
        <w:rPr>
          <w:lang w:val="en-US"/>
        </w:rPr>
        <w:t xml:space="preserve"> </w:t>
      </w:r>
      <w:r w:rsidR="00F847B0" w:rsidRPr="00B52CC4">
        <w:rPr>
          <w:lang w:val="en-US"/>
        </w:rPr>
        <w:t xml:space="preserve">UE in </w:t>
      </w:r>
      <w:proofErr w:type="gramStart"/>
      <w:r w:rsidR="00F847B0" w:rsidRPr="00B52CC4">
        <w:rPr>
          <w:lang w:val="en-US"/>
        </w:rPr>
        <w:t>limited service</w:t>
      </w:r>
      <w:proofErr w:type="gramEnd"/>
      <w:r w:rsidR="00F847B0" w:rsidRPr="00B52CC4">
        <w:rPr>
          <w:lang w:val="en-US"/>
        </w:rPr>
        <w:t xml:space="preserve"> state will </w:t>
      </w:r>
      <w:r w:rsidR="0021557D" w:rsidRPr="00B52CC4">
        <w:rPr>
          <w:lang w:val="en-US"/>
        </w:rPr>
        <w:t xml:space="preserve">not </w:t>
      </w:r>
      <w:r w:rsidR="00F847B0" w:rsidRPr="00B52CC4">
        <w:rPr>
          <w:lang w:val="en-US"/>
        </w:rPr>
        <w:t xml:space="preserve">be </w:t>
      </w:r>
      <w:r w:rsidR="0021557D" w:rsidRPr="00B52CC4">
        <w:rPr>
          <w:lang w:val="en-US"/>
        </w:rPr>
        <w:t>in scope of</w:t>
      </w:r>
      <w:r w:rsidR="00F847B0" w:rsidRPr="00B52CC4">
        <w:rPr>
          <w:lang w:val="en-US"/>
        </w:rPr>
        <w:t xml:space="preserve"> this study item.</w:t>
      </w:r>
    </w:p>
    <w:p w14:paraId="3C7661AB" w14:textId="4C7E381C" w:rsidR="00DD1D1E" w:rsidRDefault="00FC19A7" w:rsidP="00FC19A7">
      <w:r w:rsidRPr="00884837">
        <w:rPr>
          <w:lang w:val="en-US" w:eastAsia="ja-JP"/>
        </w:rPr>
        <w:t>The architectures for SMS over NAS (see TS 23.272, TS 23.401, TS 23.501, TS 23.502) and SMS over IP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(see TS 23.204), and the architectural principles of Emergency Services (see TS 23.167) will be used as a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basis</w:t>
      </w:r>
      <w:r w:rsidR="00445B9E">
        <w:t>.</w:t>
      </w:r>
    </w:p>
    <w:p w14:paraId="7F2396CD" w14:textId="2079613C" w:rsidR="005038C2" w:rsidRPr="007715F7" w:rsidRDefault="005038C2" w:rsidP="00FC19A7">
      <w:r>
        <w:t>SMS over IP can be applied for both 3GPP access and non-3GPP access (either over EPS or 5GS).</w:t>
      </w:r>
    </w:p>
    <w:p w14:paraId="6CAC3291" w14:textId="251CDF7C" w:rsidR="00081767" w:rsidRPr="00081767" w:rsidRDefault="003A611C" w:rsidP="00081767">
      <w:pPr>
        <w:pStyle w:val="Heading2"/>
      </w:pPr>
      <w:r w:rsidRPr="000D605C">
        <w:t>TU estimates and dependencies</w:t>
      </w:r>
    </w:p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473"/>
        <w:gridCol w:w="1396"/>
        <w:gridCol w:w="1890"/>
        <w:gridCol w:w="2970"/>
      </w:tblGrid>
      <w:tr w:rsidR="0013677B" w:rsidRPr="000D605C" w14:paraId="5266BDD3" w14:textId="77777777" w:rsidTr="00232F69">
        <w:tc>
          <w:tcPr>
            <w:tcW w:w="1022" w:type="dxa"/>
            <w:shd w:val="clear" w:color="auto" w:fill="auto"/>
          </w:tcPr>
          <w:p w14:paraId="219A58DD" w14:textId="77777777" w:rsidR="0013677B" w:rsidRPr="00081767" w:rsidRDefault="0013677B" w:rsidP="00081767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Work Task ID</w:t>
            </w:r>
          </w:p>
        </w:tc>
        <w:tc>
          <w:tcPr>
            <w:tcW w:w="1473" w:type="dxa"/>
            <w:shd w:val="clear" w:color="auto" w:fill="auto"/>
          </w:tcPr>
          <w:p w14:paraId="4DC25F01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4A5FD16F" w14:textId="106D577F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(Study)</w:t>
            </w:r>
          </w:p>
        </w:tc>
        <w:tc>
          <w:tcPr>
            <w:tcW w:w="1396" w:type="dxa"/>
          </w:tcPr>
          <w:p w14:paraId="58F2797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692BE5BC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(Normative)</w:t>
            </w:r>
          </w:p>
        </w:tc>
        <w:tc>
          <w:tcPr>
            <w:tcW w:w="1890" w:type="dxa"/>
          </w:tcPr>
          <w:p w14:paraId="54194D04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RAN Dependency</w:t>
            </w:r>
          </w:p>
          <w:p w14:paraId="69AC659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(Yes/No/Maybe) </w:t>
            </w:r>
          </w:p>
        </w:tc>
        <w:tc>
          <w:tcPr>
            <w:tcW w:w="2970" w:type="dxa"/>
          </w:tcPr>
          <w:p w14:paraId="2EA00517" w14:textId="77777777" w:rsidR="0013677B" w:rsidRPr="00081767" w:rsidRDefault="0013677B" w:rsidP="00A262E1">
            <w:pPr>
              <w:spacing w:after="0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Inter Work Tasks Dependency </w:t>
            </w:r>
          </w:p>
          <w:p w14:paraId="4BF007C4" w14:textId="5BE9995C" w:rsidR="00D8730E" w:rsidRPr="00D8730E" w:rsidRDefault="00D8730E" w:rsidP="00A262E1">
            <w:pPr>
              <w:spacing w:after="0"/>
              <w:rPr>
                <w:color w:val="FF0000"/>
              </w:rPr>
            </w:pPr>
          </w:p>
        </w:tc>
      </w:tr>
      <w:tr w:rsidR="004022B1" w:rsidRPr="000D605C" w14:paraId="3C6A20D9" w14:textId="77777777" w:rsidTr="00232F69">
        <w:tc>
          <w:tcPr>
            <w:tcW w:w="1022" w:type="dxa"/>
            <w:shd w:val="clear" w:color="auto" w:fill="auto"/>
          </w:tcPr>
          <w:p w14:paraId="7E688F6C" w14:textId="2B2D183E" w:rsidR="004022B1" w:rsidRPr="000D605C" w:rsidRDefault="004022B1" w:rsidP="006D1C8E">
            <w:r>
              <w:t>WT-1</w:t>
            </w:r>
          </w:p>
        </w:tc>
        <w:tc>
          <w:tcPr>
            <w:tcW w:w="1473" w:type="dxa"/>
            <w:shd w:val="clear" w:color="auto" w:fill="auto"/>
          </w:tcPr>
          <w:p w14:paraId="0C5312B5" w14:textId="77C83FE7" w:rsidR="004022B1" w:rsidRDefault="00AB74A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 w:rsidR="005038C2">
              <w:rPr>
                <w:lang w:eastAsia="ko-KR"/>
              </w:rPr>
              <w:t>.5</w:t>
            </w:r>
          </w:p>
        </w:tc>
        <w:tc>
          <w:tcPr>
            <w:tcW w:w="1396" w:type="dxa"/>
          </w:tcPr>
          <w:p w14:paraId="6A014F97" w14:textId="63A1F19E" w:rsidR="004022B1" w:rsidRDefault="005038C2" w:rsidP="006D1C8E">
            <w:r>
              <w:t>1</w:t>
            </w:r>
          </w:p>
        </w:tc>
        <w:tc>
          <w:tcPr>
            <w:tcW w:w="1890" w:type="dxa"/>
          </w:tcPr>
          <w:p w14:paraId="4F5749A4" w14:textId="026E6B6B" w:rsidR="004022B1" w:rsidRDefault="004022B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2B10718" w14:textId="7E436E99" w:rsidR="004022B1" w:rsidRDefault="004022B1" w:rsidP="006D1C8E">
            <w:r>
              <w:t>WT-1 is self-contained</w:t>
            </w:r>
          </w:p>
        </w:tc>
      </w:tr>
      <w:tr w:rsidR="00AC18A9" w:rsidRPr="000D605C" w14:paraId="454896B1" w14:textId="77777777" w:rsidTr="00232F69">
        <w:tc>
          <w:tcPr>
            <w:tcW w:w="1022" w:type="dxa"/>
            <w:shd w:val="clear" w:color="auto" w:fill="auto"/>
          </w:tcPr>
          <w:p w14:paraId="4A8D1667" w14:textId="700B966E" w:rsidR="00AC18A9" w:rsidRPr="000D605C" w:rsidRDefault="00AC18A9" w:rsidP="00AC18A9">
            <w:r w:rsidRPr="000D605C">
              <w:rPr>
                <w:rFonts w:hint="eastAsia"/>
                <w:lang w:eastAsia="ko-KR"/>
              </w:rPr>
              <w:t>WT</w:t>
            </w:r>
            <w:r>
              <w:rPr>
                <w:lang w:eastAsia="ko-KR"/>
              </w:rPr>
              <w:t>-2</w:t>
            </w:r>
          </w:p>
        </w:tc>
        <w:tc>
          <w:tcPr>
            <w:tcW w:w="1473" w:type="dxa"/>
            <w:shd w:val="clear" w:color="auto" w:fill="auto"/>
          </w:tcPr>
          <w:p w14:paraId="21A14396" w14:textId="56BF1AE8" w:rsidR="00AC18A9" w:rsidRPr="000D605C" w:rsidRDefault="005038C2" w:rsidP="00AC18A9">
            <w:pPr>
              <w:rPr>
                <w:lang w:eastAsia="ko-KR"/>
              </w:rPr>
            </w:pPr>
            <w:r>
              <w:t>0.5</w:t>
            </w:r>
          </w:p>
        </w:tc>
        <w:tc>
          <w:tcPr>
            <w:tcW w:w="1396" w:type="dxa"/>
          </w:tcPr>
          <w:p w14:paraId="42AAA6FC" w14:textId="7C780E52" w:rsidR="00AC18A9" w:rsidRPr="000D605C" w:rsidDel="002D12CE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890" w:type="dxa"/>
          </w:tcPr>
          <w:p w14:paraId="27D4F50E" w14:textId="2D830CE9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D21D07F" w14:textId="1793213C" w:rsidR="00AC18A9" w:rsidRPr="000D605C" w:rsidRDefault="00AC18A9" w:rsidP="00AC18A9">
            <w:r>
              <w:t>WT-2 is self-contained</w:t>
            </w:r>
          </w:p>
        </w:tc>
      </w:tr>
      <w:tr w:rsidR="00AC18A9" w:rsidRPr="000D605C" w14:paraId="12236964" w14:textId="77777777" w:rsidTr="00232F69">
        <w:tc>
          <w:tcPr>
            <w:tcW w:w="1022" w:type="dxa"/>
            <w:shd w:val="clear" w:color="auto" w:fill="auto"/>
          </w:tcPr>
          <w:p w14:paraId="0CC9D633" w14:textId="026EC56E" w:rsidR="00AC18A9" w:rsidRPr="000D605C" w:rsidRDefault="00AC18A9" w:rsidP="00AC18A9">
            <w:r w:rsidRPr="000D605C">
              <w:t>WT</w:t>
            </w:r>
            <w:r>
              <w:t>-3</w:t>
            </w:r>
          </w:p>
        </w:tc>
        <w:tc>
          <w:tcPr>
            <w:tcW w:w="1473" w:type="dxa"/>
            <w:shd w:val="clear" w:color="auto" w:fill="auto"/>
          </w:tcPr>
          <w:p w14:paraId="362B2A76" w14:textId="7F872AD6" w:rsidR="00AC18A9" w:rsidRPr="000D605C" w:rsidRDefault="005038C2" w:rsidP="00AC18A9">
            <w:pPr>
              <w:rPr>
                <w:lang w:eastAsia="ko-KR"/>
              </w:rPr>
            </w:pPr>
            <w:r>
              <w:t>2</w:t>
            </w:r>
          </w:p>
        </w:tc>
        <w:tc>
          <w:tcPr>
            <w:tcW w:w="1396" w:type="dxa"/>
          </w:tcPr>
          <w:p w14:paraId="3108B2BB" w14:textId="7F833F56" w:rsidR="00AC18A9" w:rsidRPr="000D605C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90" w:type="dxa"/>
          </w:tcPr>
          <w:p w14:paraId="35BD7CD0" w14:textId="414C388D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19815841" w14:textId="24224D5F" w:rsidR="00AC18A9" w:rsidRPr="000D605C" w:rsidRDefault="00AC18A9" w:rsidP="00AC18A9">
            <w:r>
              <w:t>WT-3 is self-contained</w:t>
            </w:r>
          </w:p>
        </w:tc>
      </w:tr>
    </w:tbl>
    <w:p w14:paraId="0090536B" w14:textId="77777777" w:rsidR="003A611C" w:rsidRPr="000D605C" w:rsidRDefault="003A611C" w:rsidP="003A611C"/>
    <w:p w14:paraId="3BDCDDA7" w14:textId="4ED56006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study phase: </w:t>
      </w:r>
      <w:r w:rsidR="005038C2">
        <w:rPr>
          <w:b/>
          <w:bCs/>
        </w:rPr>
        <w:t>4</w:t>
      </w:r>
    </w:p>
    <w:p w14:paraId="233028D6" w14:textId="6AD1A76F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normative phase: </w:t>
      </w:r>
      <w:r w:rsidR="005038C2">
        <w:rPr>
          <w:b/>
          <w:bCs/>
        </w:rPr>
        <w:t>3.5</w:t>
      </w:r>
    </w:p>
    <w:p w14:paraId="099B5E88" w14:textId="081144B0" w:rsidR="003A611C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estimates: </w:t>
      </w:r>
      <w:r w:rsidR="005038C2">
        <w:rPr>
          <w:b/>
          <w:bCs/>
        </w:rPr>
        <w:t>7.5</w:t>
      </w:r>
    </w:p>
    <w:p w14:paraId="53E250F1" w14:textId="77777777" w:rsidR="00AB59E3" w:rsidRDefault="00AB59E3" w:rsidP="00A262E1">
      <w:pPr>
        <w:spacing w:after="0"/>
        <w:rPr>
          <w:b/>
          <w:bCs/>
        </w:rPr>
      </w:pP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41DF0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F847B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847B0" w:rsidRPr="006C2E80" w14:paraId="1B661970" w14:textId="77777777" w:rsidTr="00F847B0">
        <w:trPr>
          <w:cantSplit/>
          <w:jc w:val="center"/>
        </w:trPr>
        <w:tc>
          <w:tcPr>
            <w:tcW w:w="1617" w:type="dxa"/>
          </w:tcPr>
          <w:p w14:paraId="194449B4" w14:textId="45B400B5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7E5B0A6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23.abc-de</w:t>
            </w:r>
          </w:p>
        </w:tc>
        <w:tc>
          <w:tcPr>
            <w:tcW w:w="2409" w:type="dxa"/>
          </w:tcPr>
          <w:p w14:paraId="3489ADFF" w14:textId="66FBE22E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 xml:space="preserve">Study on </w:t>
            </w:r>
            <w:r w:rsidRPr="00AB59E3">
              <w:rPr>
                <w:bCs/>
                <w:i w:val="0"/>
                <w:lang w:val="en-US"/>
              </w:rPr>
              <w:t>Short Message Service to Emergency Response Centre</w:t>
            </w:r>
          </w:p>
        </w:tc>
        <w:tc>
          <w:tcPr>
            <w:tcW w:w="1045" w:type="dxa"/>
          </w:tcPr>
          <w:p w14:paraId="2AEE987A" w14:textId="77777777" w:rsidR="00F847B0" w:rsidRPr="00F847B0" w:rsidRDefault="00F847B0" w:rsidP="00F847B0">
            <w:pPr>
              <w:pStyle w:val="TAL"/>
            </w:pPr>
            <w:r w:rsidRPr="00F847B0">
              <w:t>TSG#109</w:t>
            </w:r>
          </w:p>
          <w:p w14:paraId="060C3F75" w14:textId="1E5C4076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(2025-09)</w:t>
            </w:r>
          </w:p>
        </w:tc>
        <w:tc>
          <w:tcPr>
            <w:tcW w:w="1022" w:type="dxa"/>
          </w:tcPr>
          <w:p w14:paraId="2C26BB92" w14:textId="77777777" w:rsidR="00F847B0" w:rsidRPr="00F847B0" w:rsidRDefault="00F847B0" w:rsidP="00F847B0">
            <w:pPr>
              <w:pStyle w:val="TAL"/>
            </w:pPr>
            <w:r w:rsidRPr="00F847B0">
              <w:t>TSG#110</w:t>
            </w:r>
          </w:p>
          <w:p w14:paraId="3CC87817" w14:textId="64F690DA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(2025-12)</w:t>
            </w:r>
          </w:p>
        </w:tc>
        <w:tc>
          <w:tcPr>
            <w:tcW w:w="2186" w:type="dxa"/>
          </w:tcPr>
          <w:p w14:paraId="71B3D7AE" w14:textId="773A18A6" w:rsidR="00F847B0" w:rsidRPr="006C2E80" w:rsidRDefault="00F847B0" w:rsidP="00F847B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847B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4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22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C9635D7" w:rsidR="001E489F" w:rsidRPr="006C2E80" w:rsidRDefault="00585984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15D5B5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4C305A" w:rsidR="001E489F" w:rsidRDefault="00445B9E" w:rsidP="005875D6">
            <w:pPr>
              <w:pStyle w:val="TAL"/>
            </w:pPr>
            <w: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23BA542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FA545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rPr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361B1" w14:textId="053FBC15" w:rsidR="00AB59E3" w:rsidRDefault="00AB59E3" w:rsidP="005875D6">
            <w:pPr>
              <w:pStyle w:val="TAL"/>
            </w:pPr>
            <w: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63FBB" w14:textId="791F22B4" w:rsidR="00A508F2" w:rsidRDefault="00AB59E3" w:rsidP="005875D6">
            <w:pPr>
              <w:pStyle w:val="TAL"/>
            </w:pPr>
            <w: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87EBA" w14:textId="66A2066A" w:rsidR="00A508F2" w:rsidRDefault="00AB59E3" w:rsidP="00A508F2">
            <w:pPr>
              <w:pStyle w:val="TAL"/>
            </w:pPr>
            <w: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96975" w14:textId="5B056192" w:rsidR="00A508F2" w:rsidRDefault="00AB59E3" w:rsidP="00A508F2">
            <w:pPr>
              <w:pStyle w:val="TAL"/>
            </w:pPr>
            <w:proofErr w:type="spellStart"/>
            <w:r>
              <w:t>Skylo</w:t>
            </w:r>
            <w:proofErr w:type="spellEnd"/>
            <w: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12B55" w14:textId="787D06A3" w:rsidR="002C766A" w:rsidRDefault="00AB59E3" w:rsidP="00A508F2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C796E" w14:textId="6F748AEE" w:rsidR="002C766A" w:rsidRDefault="00AB59E3" w:rsidP="00A508F2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B6338" w14:textId="244A79CD" w:rsidR="00E238C3" w:rsidRDefault="00AB59E3" w:rsidP="00A508F2">
            <w:pPr>
              <w:pStyle w:val="TAL"/>
            </w:pPr>
            <w: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8BC99" w14:textId="30087259" w:rsidR="00AB59E3" w:rsidRDefault="00AB59E3" w:rsidP="00A508F2">
            <w:pPr>
              <w:pStyle w:val="TAL"/>
            </w:pPr>
            <w:r>
              <w:t>EchoStar</w:t>
            </w:r>
          </w:p>
        </w:tc>
      </w:tr>
      <w:tr w:rsidR="00AB59E3" w14:paraId="3F50DE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0AC" w14:textId="10BBAF10" w:rsidR="00AB59E3" w:rsidRDefault="00AB59E3" w:rsidP="00A508F2">
            <w:pPr>
              <w:pStyle w:val="TAL"/>
            </w:pPr>
            <w:r>
              <w:t>Orange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B601B" w14:textId="3A69FE07" w:rsidR="00AB59E3" w:rsidRDefault="00AB59E3" w:rsidP="00A508F2">
            <w:pPr>
              <w:pStyle w:val="TAL"/>
            </w:pPr>
            <w:r>
              <w:t>Verizon</w:t>
            </w:r>
          </w:p>
        </w:tc>
      </w:tr>
      <w:tr w:rsidR="00B52CC4" w14:paraId="077C9E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23B5F" w14:textId="0829D50D" w:rsidR="00B52CC4" w:rsidRDefault="00B52CC4" w:rsidP="00A508F2">
            <w:pPr>
              <w:pStyle w:val="TAL"/>
            </w:pPr>
            <w:r>
              <w:t>ZTE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AAB1CD" w14:textId="35380439" w:rsidR="00B52CC4" w:rsidRDefault="00B52CC4" w:rsidP="00A508F2">
            <w:pPr>
              <w:pStyle w:val="TAL"/>
            </w:pPr>
            <w:proofErr w:type="spellStart"/>
            <w:r>
              <w:rPr>
                <w:rFonts w:ascii="Helvetica" w:hAnsi="Helvetica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4FFBB6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4D567C" w14:textId="170DACED" w:rsidR="00B52CC4" w:rsidRDefault="00B52CC4" w:rsidP="00A508F2">
            <w:pPr>
              <w:pStyle w:val="TAL"/>
            </w:pPr>
            <w:proofErr w:type="spellStart"/>
            <w:r w:rsidRPr="00B52CC4">
              <w:t>SyncTechno</w:t>
            </w:r>
            <w:proofErr w:type="spellEnd"/>
            <w:r w:rsidRPr="00B52CC4">
              <w:t xml:space="preserve"> Inc.</w:t>
            </w:r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59BB39" w14:textId="0836474C" w:rsidR="00B52CC4" w:rsidRDefault="00B52CC4" w:rsidP="00A508F2">
            <w:pPr>
              <w:pStyle w:val="TAL"/>
            </w:pPr>
            <w:r w:rsidRPr="00B52CC4"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15CE4" w14:textId="3621A8CB" w:rsidR="000B16FE" w:rsidRPr="00B52CC4" w:rsidRDefault="000B16FE" w:rsidP="00A508F2">
            <w:pPr>
              <w:pStyle w:val="TAL"/>
            </w:pPr>
            <w:r>
              <w:t>AT&amp;T</w:t>
            </w:r>
          </w:p>
        </w:tc>
      </w:tr>
      <w:tr w:rsidR="000B16FE" w14:paraId="0C92BE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B45D5" w14:textId="0CA21D60" w:rsidR="000B16FE" w:rsidRDefault="000B16FE" w:rsidP="00A508F2">
            <w:pPr>
              <w:pStyle w:val="TAL"/>
            </w:pPr>
            <w:r>
              <w:t>BT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7429" w14:textId="363188B8" w:rsidR="00993522" w:rsidRDefault="00993522" w:rsidP="00A508F2">
            <w:pPr>
              <w:pStyle w:val="TAL"/>
            </w:pPr>
            <w:r>
              <w:t>CATT</w:t>
            </w:r>
          </w:p>
        </w:tc>
      </w:tr>
      <w:tr w:rsidR="00C42DD8" w14:paraId="676C8D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08860" w14:textId="3F7337B8" w:rsidR="00C42DD8" w:rsidRDefault="00C42DD8" w:rsidP="00A508F2">
            <w:pPr>
              <w:pStyle w:val="TAL"/>
            </w:pPr>
            <w:proofErr w:type="spellStart"/>
            <w:r>
              <w:rPr>
                <w:rFonts w:ascii="Helvetica" w:hAnsi="Helvetica"/>
                <w:color w:val="000000"/>
                <w:szCs w:val="18"/>
              </w:rPr>
              <w:t>Erillisverkot</w:t>
            </w:r>
            <w:proofErr w:type="spellEnd"/>
          </w:p>
        </w:tc>
      </w:tr>
      <w:tr w:rsidR="00C42DD8" w14:paraId="5C3F0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B15C6" w14:textId="7ABB64AB" w:rsidR="00C42DD8" w:rsidRDefault="00C42DD8" w:rsidP="00A508F2">
            <w:pPr>
              <w:pStyle w:val="TAL"/>
              <w:rPr>
                <w:rFonts w:ascii="Helvetica" w:hAnsi="Helvetica"/>
                <w:color w:val="000000"/>
                <w:szCs w:val="18"/>
              </w:rPr>
            </w:pPr>
            <w:r>
              <w:rPr>
                <w:rFonts w:ascii="Helvetica" w:hAnsi="Helvetica"/>
                <w:color w:val="000000"/>
                <w:szCs w:val="18"/>
              </w:rPr>
              <w:t>EENA</w:t>
            </w:r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5E758" w14:textId="77777777" w:rsidR="00997F6C" w:rsidRDefault="00997F6C">
      <w:r>
        <w:separator/>
      </w:r>
    </w:p>
  </w:endnote>
  <w:endnote w:type="continuationSeparator" w:id="0">
    <w:p w14:paraId="024C40F0" w14:textId="77777777" w:rsidR="00997F6C" w:rsidRDefault="0099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A0676" w14:textId="77777777" w:rsidR="00997F6C" w:rsidRDefault="00997F6C">
      <w:r>
        <w:separator/>
      </w:r>
    </w:p>
  </w:footnote>
  <w:footnote w:type="continuationSeparator" w:id="0">
    <w:p w14:paraId="04889839" w14:textId="77777777" w:rsidR="00997F6C" w:rsidRDefault="00997F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E33"/>
    <w:rsid w:val="003275E6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A01BD"/>
    <w:rsid w:val="004A0A73"/>
    <w:rsid w:val="004A180A"/>
    <w:rsid w:val="004A661C"/>
    <w:rsid w:val="004B1688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3168E"/>
    <w:rsid w:val="00733E86"/>
    <w:rsid w:val="0074596C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4F96"/>
    <w:rsid w:val="007E6C12"/>
    <w:rsid w:val="007F2297"/>
    <w:rsid w:val="007F55EC"/>
    <w:rsid w:val="007F6574"/>
    <w:rsid w:val="007F7100"/>
    <w:rsid w:val="00814310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97C84"/>
    <w:rsid w:val="008A06BE"/>
    <w:rsid w:val="008A38F3"/>
    <w:rsid w:val="008A56FD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906A4"/>
    <w:rsid w:val="00A978ED"/>
    <w:rsid w:val="00A97953"/>
    <w:rsid w:val="00AA574E"/>
    <w:rsid w:val="00AB59E3"/>
    <w:rsid w:val="00AB74A1"/>
    <w:rsid w:val="00AC18A9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71768"/>
    <w:rsid w:val="00D73350"/>
    <w:rsid w:val="00D82231"/>
    <w:rsid w:val="00D84F4F"/>
    <w:rsid w:val="00D86418"/>
    <w:rsid w:val="00D8730E"/>
    <w:rsid w:val="00D8756E"/>
    <w:rsid w:val="00D938DD"/>
    <w:rsid w:val="00D95EAB"/>
    <w:rsid w:val="00D974EA"/>
    <w:rsid w:val="00DA29AC"/>
    <w:rsid w:val="00DA329A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238C3"/>
    <w:rsid w:val="00E34AA9"/>
    <w:rsid w:val="00E363A9"/>
    <w:rsid w:val="00E413E0"/>
    <w:rsid w:val="00E53AE3"/>
    <w:rsid w:val="00E5574A"/>
    <w:rsid w:val="00E5778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16</TotalTime>
  <Pages>4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4</cp:revision>
  <cp:lastPrinted>2001-04-22T17:30:00Z</cp:lastPrinted>
  <dcterms:created xsi:type="dcterms:W3CDTF">2025-05-22T10:09:00Z</dcterms:created>
  <dcterms:modified xsi:type="dcterms:W3CDTF">2025-05-23T05:23:00Z</dcterms:modified>
</cp:coreProperties>
</file>